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B85ED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B85ED9" w:rsidRPr="00B85ED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B85ED9" w:rsidRPr="00B85ED9">
          <w:rPr>
            <w:rStyle w:val="aa"/>
          </w:rPr>
          <w:t>440052, г. Пенза, ул. Ново-Тамбовская, д.9;</w:t>
        </w:r>
        <w:r w:rsidR="00B85ED9" w:rsidRPr="00B85ED9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B85ED9" w:rsidRPr="00B85ED9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B85ED9" w:rsidRPr="00B85ED9">
          <w:rPr>
            <w:u w:val="single"/>
          </w:rPr>
          <w:t xml:space="preserve"> 11091/002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B85ED9" w:rsidRPr="00B85ED9">
          <w:rPr>
            <w:rStyle w:val="aa"/>
          </w:rPr>
          <w:t xml:space="preserve"> Заведующий </w:t>
        </w:r>
        <w:r w:rsidR="00B85ED9" w:rsidRPr="00B85ED9">
          <w:rPr>
            <w:u w:val="single"/>
          </w:rPr>
          <w:t xml:space="preserve">лабораторией - врач-лаборант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B85ED9" w:rsidRPr="00B85ED9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B85ED9" w:rsidRPr="00B85ED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238E4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B85ED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238E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238E4" w:rsidRPr="00751B84">
            <w:rPr>
              <w:rStyle w:val="ad"/>
              <w:sz w:val="20"/>
              <w:szCs w:val="20"/>
            </w:rPr>
            <w:fldChar w:fldCharType="separate"/>
          </w:r>
          <w:r w:rsidR="00B85ED9">
            <w:rPr>
              <w:rStyle w:val="ad"/>
              <w:noProof/>
              <w:sz w:val="20"/>
              <w:szCs w:val="20"/>
            </w:rPr>
            <w:t>1</w:t>
          </w:r>
          <w:r w:rsidR="008238E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85ED9" w:rsidRPr="00B85ED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2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238E4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85ED9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2016-10-17T13:45:00Z</dcterms:created>
  <dcterms:modified xsi:type="dcterms:W3CDTF">2016-11-25T06:18:00Z</dcterms:modified>
</cp:coreProperties>
</file>